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C5" w:rsidRPr="00892F91" w:rsidRDefault="00E51EC5" w:rsidP="00C335DB">
      <w:pPr>
        <w:jc w:val="center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E51EC5" w:rsidRPr="00892F91" w:rsidRDefault="00E51EC5" w:rsidP="00C335DB">
      <w:pPr>
        <w:jc w:val="center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«Школа-интернат» с. Кепервеем</w:t>
      </w:r>
    </w:p>
    <w:p w:rsidR="00E51EC5" w:rsidRPr="00892F91" w:rsidRDefault="00E51EC5" w:rsidP="00C335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1EC5" w:rsidRPr="00892F91" w:rsidRDefault="00E51EC5" w:rsidP="00C335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1EC5" w:rsidRPr="00892F91" w:rsidRDefault="00E51EC5">
      <w:pPr>
        <w:rPr>
          <w:rFonts w:ascii="Times New Roman" w:hAnsi="Times New Roman" w:cs="Times New Roman"/>
        </w:rPr>
      </w:pPr>
    </w:p>
    <w:p w:rsidR="00E51EC5" w:rsidRPr="00892F91" w:rsidRDefault="00E51EC5" w:rsidP="00C335DB">
      <w:pPr>
        <w:jc w:val="center"/>
        <w:rPr>
          <w:rFonts w:ascii="Times New Roman" w:hAnsi="Times New Roman" w:cs="Times New Roman"/>
        </w:rPr>
      </w:pPr>
    </w:p>
    <w:p w:rsidR="00E51EC5" w:rsidRPr="00892F91" w:rsidRDefault="00E51EC5" w:rsidP="00C335DB">
      <w:pPr>
        <w:jc w:val="center"/>
        <w:rPr>
          <w:rFonts w:ascii="Times New Roman" w:hAnsi="Times New Roman" w:cs="Times New Roman"/>
        </w:rPr>
      </w:pPr>
    </w:p>
    <w:p w:rsidR="00E51EC5" w:rsidRPr="00892F91" w:rsidRDefault="00E51EC5" w:rsidP="00C335DB">
      <w:pPr>
        <w:jc w:val="center"/>
        <w:rPr>
          <w:rFonts w:ascii="Times New Roman" w:hAnsi="Times New Roman" w:cs="Times New Roman"/>
          <w:sz w:val="44"/>
          <w:szCs w:val="44"/>
        </w:rPr>
      </w:pPr>
      <w:r w:rsidRPr="00892F91">
        <w:rPr>
          <w:rFonts w:ascii="Times New Roman" w:hAnsi="Times New Roman" w:cs="Times New Roman"/>
          <w:sz w:val="44"/>
          <w:szCs w:val="44"/>
        </w:rPr>
        <w:t>Классный час</w:t>
      </w:r>
    </w:p>
    <w:p w:rsidR="00E51EC5" w:rsidRPr="00892F91" w:rsidRDefault="00E51EC5" w:rsidP="00C335DB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День</w:t>
      </w:r>
      <w:r w:rsidRPr="00892F91">
        <w:rPr>
          <w:rFonts w:ascii="Times New Roman" w:hAnsi="Times New Roman" w:cs="Times New Roman"/>
          <w:sz w:val="44"/>
          <w:szCs w:val="44"/>
        </w:rPr>
        <w:t xml:space="preserve"> защитника Отечества</w:t>
      </w:r>
    </w:p>
    <w:p w:rsidR="00E51EC5" w:rsidRPr="00892F91" w:rsidRDefault="00E51EC5">
      <w:pPr>
        <w:rPr>
          <w:rFonts w:ascii="Times New Roman" w:hAnsi="Times New Roman" w:cs="Times New Roman"/>
          <w:sz w:val="44"/>
          <w:szCs w:val="44"/>
        </w:rPr>
      </w:pPr>
    </w:p>
    <w:p w:rsidR="00E51EC5" w:rsidRPr="00892F91" w:rsidRDefault="00E51EC5">
      <w:pPr>
        <w:rPr>
          <w:rFonts w:ascii="Times New Roman" w:hAnsi="Times New Roman" w:cs="Times New Roman"/>
        </w:rPr>
      </w:pPr>
    </w:p>
    <w:p w:rsidR="00E51EC5" w:rsidRPr="00892F91" w:rsidRDefault="00E51EC5">
      <w:pPr>
        <w:rPr>
          <w:rFonts w:ascii="Times New Roman" w:hAnsi="Times New Roman" w:cs="Times New Roman"/>
        </w:rPr>
      </w:pPr>
    </w:p>
    <w:p w:rsidR="00E51EC5" w:rsidRPr="00892F91" w:rsidRDefault="00E51EC5">
      <w:pPr>
        <w:rPr>
          <w:rFonts w:ascii="Times New Roman" w:hAnsi="Times New Roman" w:cs="Times New Roman"/>
        </w:rPr>
      </w:pPr>
    </w:p>
    <w:p w:rsidR="00E51EC5" w:rsidRPr="00892F91" w:rsidRDefault="00E51EC5">
      <w:pPr>
        <w:rPr>
          <w:rFonts w:ascii="Times New Roman" w:hAnsi="Times New Roman" w:cs="Times New Roman"/>
        </w:rPr>
      </w:pPr>
    </w:p>
    <w:p w:rsidR="00E51EC5" w:rsidRPr="00892F91" w:rsidRDefault="00E51EC5">
      <w:pPr>
        <w:rPr>
          <w:rFonts w:ascii="Times New Roman" w:hAnsi="Times New Roman" w:cs="Times New Roman"/>
        </w:rPr>
      </w:pPr>
    </w:p>
    <w:p w:rsidR="00E51EC5" w:rsidRPr="00892F91" w:rsidRDefault="00E51EC5">
      <w:pPr>
        <w:rPr>
          <w:rFonts w:ascii="Times New Roman" w:hAnsi="Times New Roman" w:cs="Times New Roman"/>
        </w:rPr>
      </w:pPr>
    </w:p>
    <w:p w:rsidR="00E51EC5" w:rsidRPr="00892F91" w:rsidRDefault="00E51EC5">
      <w:pPr>
        <w:rPr>
          <w:rFonts w:ascii="Times New Roman" w:hAnsi="Times New Roman" w:cs="Times New Roman"/>
        </w:rPr>
      </w:pPr>
    </w:p>
    <w:p w:rsidR="00E51EC5" w:rsidRPr="00892F91" w:rsidRDefault="00E51EC5">
      <w:pPr>
        <w:rPr>
          <w:rFonts w:ascii="Times New Roman" w:hAnsi="Times New Roman" w:cs="Times New Roman"/>
        </w:rPr>
      </w:pPr>
    </w:p>
    <w:p w:rsidR="00E51EC5" w:rsidRPr="00892F91" w:rsidRDefault="00E51EC5">
      <w:pPr>
        <w:rPr>
          <w:rFonts w:ascii="Times New Roman" w:hAnsi="Times New Roman" w:cs="Times New Roman"/>
        </w:rPr>
      </w:pPr>
    </w:p>
    <w:p w:rsidR="00E51EC5" w:rsidRPr="00892F91" w:rsidRDefault="00E51EC5">
      <w:pPr>
        <w:rPr>
          <w:rFonts w:ascii="Times New Roman" w:hAnsi="Times New Roman" w:cs="Times New Roman"/>
        </w:rPr>
      </w:pPr>
    </w:p>
    <w:p w:rsidR="00E51EC5" w:rsidRPr="00892F91" w:rsidRDefault="00E51EC5">
      <w:pPr>
        <w:rPr>
          <w:rFonts w:ascii="Times New Roman" w:hAnsi="Times New Roman" w:cs="Times New Roman"/>
        </w:rPr>
      </w:pPr>
    </w:p>
    <w:p w:rsidR="00E51EC5" w:rsidRPr="00892F91" w:rsidRDefault="00E51EC5">
      <w:pPr>
        <w:rPr>
          <w:rFonts w:ascii="Times New Roman" w:hAnsi="Times New Roman" w:cs="Times New Roman"/>
        </w:rPr>
      </w:pPr>
    </w:p>
    <w:p w:rsidR="00E51EC5" w:rsidRPr="00892F91" w:rsidRDefault="00E51EC5">
      <w:pPr>
        <w:rPr>
          <w:rFonts w:ascii="Times New Roman" w:hAnsi="Times New Roman" w:cs="Times New Roman"/>
        </w:rPr>
      </w:pPr>
    </w:p>
    <w:p w:rsidR="00E51EC5" w:rsidRPr="00892F91" w:rsidRDefault="00E51EC5">
      <w:pPr>
        <w:rPr>
          <w:rFonts w:ascii="Times New Roman" w:hAnsi="Times New Roman" w:cs="Times New Roman"/>
        </w:rPr>
      </w:pPr>
    </w:p>
    <w:p w:rsidR="00E51EC5" w:rsidRPr="00892F91" w:rsidRDefault="00E51EC5">
      <w:pPr>
        <w:rPr>
          <w:rFonts w:ascii="Times New Roman" w:hAnsi="Times New Roman" w:cs="Times New Roman"/>
        </w:rPr>
      </w:pPr>
    </w:p>
    <w:p w:rsidR="00E51EC5" w:rsidRPr="00892F91" w:rsidRDefault="00E51EC5" w:rsidP="00C335DB">
      <w:pPr>
        <w:jc w:val="center"/>
        <w:rPr>
          <w:rFonts w:ascii="Times New Roman" w:hAnsi="Times New Roman" w:cs="Times New Roman"/>
        </w:rPr>
      </w:pPr>
      <w:r w:rsidRPr="00892F91">
        <w:rPr>
          <w:rFonts w:ascii="Times New Roman" w:hAnsi="Times New Roman" w:cs="Times New Roman"/>
        </w:rPr>
        <w:t xml:space="preserve">                                                                                                     Белозёрова А. А.</w:t>
      </w:r>
    </w:p>
    <w:p w:rsidR="00E51EC5" w:rsidRDefault="00E51EC5" w:rsidP="00C335DB">
      <w:pPr>
        <w:jc w:val="right"/>
      </w:pPr>
      <w:r w:rsidRPr="00892F91">
        <w:rPr>
          <w:rFonts w:ascii="Times New Roman" w:hAnsi="Times New Roman" w:cs="Times New Roman"/>
        </w:rPr>
        <w:t xml:space="preserve"> </w:t>
      </w:r>
    </w:p>
    <w:p w:rsidR="00E51EC5" w:rsidRDefault="00E51EC5" w:rsidP="00102A8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2012 г.</w:t>
      </w:r>
    </w:p>
    <w:p w:rsidR="00E51EC5" w:rsidRPr="00892F91" w:rsidRDefault="00E51EC5" w:rsidP="00102A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Классный час: « День</w:t>
      </w:r>
      <w:r w:rsidRPr="00892F91">
        <w:rPr>
          <w:rFonts w:ascii="Times New Roman" w:hAnsi="Times New Roman" w:cs="Times New Roman"/>
          <w:b/>
          <w:bCs/>
          <w:sz w:val="28"/>
          <w:szCs w:val="28"/>
        </w:rPr>
        <w:t xml:space="preserve"> защитника Отечества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51EC5" w:rsidRPr="00892F91" w:rsidRDefault="00E51EC5" w:rsidP="00C335DB">
      <w:pPr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Цели:</w:t>
      </w:r>
      <w:r>
        <w:rPr>
          <w:rFonts w:ascii="Times New Roman" w:hAnsi="Times New Roman" w:cs="Times New Roman"/>
          <w:color w:val="181818"/>
          <w:sz w:val="24"/>
          <w:szCs w:val="24"/>
        </w:rPr>
        <w:t xml:space="preserve"> воспитание гражданственности, любви к Родине</w:t>
      </w:r>
      <w:r w:rsidRPr="00892F91">
        <w:rPr>
          <w:rFonts w:ascii="Times New Roman" w:hAnsi="Times New Roman" w:cs="Times New Roman"/>
          <w:color w:val="181818"/>
          <w:sz w:val="24"/>
          <w:szCs w:val="24"/>
        </w:rPr>
        <w:t>, духовно - нравственных качеств личности , чувства ответственности за судьбу Родины .</w:t>
      </w:r>
      <w:r w:rsidRPr="00892F91">
        <w:rPr>
          <w:rFonts w:ascii="Times New Roman" w:hAnsi="Times New Roman" w:cs="Times New Roman"/>
          <w:color w:val="181818"/>
          <w:sz w:val="24"/>
          <w:szCs w:val="24"/>
        </w:rPr>
        <w:br/>
      </w:r>
      <w:r w:rsidRPr="00892F91">
        <w:rPr>
          <w:rFonts w:ascii="Times New Roman" w:hAnsi="Times New Roman" w:cs="Times New Roman"/>
          <w:sz w:val="24"/>
          <w:szCs w:val="24"/>
        </w:rPr>
        <w:t>Ход мероприятия: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1 ученица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В февральский день,</w:t>
      </w:r>
      <w:r w:rsidRPr="00892F91">
        <w:rPr>
          <w:color w:val="181818"/>
        </w:rPr>
        <w:br/>
        <w:t>морозный день</w:t>
      </w:r>
      <w:r w:rsidRPr="00892F91">
        <w:rPr>
          <w:color w:val="181818"/>
        </w:rPr>
        <w:br/>
        <w:t>все праздник отмечают.</w:t>
      </w:r>
      <w:r w:rsidRPr="00892F91">
        <w:rPr>
          <w:color w:val="181818"/>
        </w:rPr>
        <w:br/>
        <w:t>Девчонки в этот славный день</w:t>
      </w:r>
      <w:r w:rsidRPr="00892F91">
        <w:rPr>
          <w:color w:val="181818"/>
        </w:rPr>
        <w:br/>
        <w:t>Мальчишек поздравляют.</w:t>
      </w:r>
      <w:r w:rsidRPr="00892F91">
        <w:rPr>
          <w:color w:val="181818"/>
        </w:rPr>
        <w:br/>
        <w:t>Они не дарят вам цветов:</w:t>
      </w:r>
      <w:r w:rsidRPr="00892F91">
        <w:rPr>
          <w:color w:val="181818"/>
        </w:rPr>
        <w:br/>
        <w:t>мальчишкам их не дарят.</w:t>
      </w:r>
      <w:r w:rsidRPr="00892F91">
        <w:rPr>
          <w:color w:val="181818"/>
        </w:rPr>
        <w:br/>
        <w:t>Девчонки много теплых слов</w:t>
      </w:r>
      <w:r w:rsidRPr="00892F91">
        <w:rPr>
          <w:color w:val="181818"/>
        </w:rPr>
        <w:br/>
        <w:t>у  вас в сердцах оставят.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 xml:space="preserve">            Учитель: в зимнем месяце феврале, когда ещё лютуют морозы и метут метели, мы празднуем День защитника Отечества. Праздник этот очень торжественный, ведь в самом названии его заложено благородное стремление и обязанность защищать Родину. А ещё этот праздник близок каждой семье. В этот день принято поздравлять всех мужчин-воинов: и бывших- дедушек, и нынешних- пап, и будущих- своих братьев, одноклассников и просто знакомых мальчишек. С давних пор так велось: как только шёл на нашу землю враг, все русские люди, и стар, и млад поднимались на борьбу. 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2 ученица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Это день памяти тем, кто отстоял Родину от кочевников, немцев, шведов, тем, кто защитил страну в годы Великой Отечественной войны, кто не щадя сил и здоровья, работал на благо процветания своей страны.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3 ученица</w:t>
      </w:r>
    </w:p>
    <w:p w:rsidR="00E51EC5" w:rsidRPr="00892F91" w:rsidRDefault="00E51EC5" w:rsidP="00357900">
      <w:pPr>
        <w:pStyle w:val="NormalWeb"/>
      </w:pPr>
      <w:r w:rsidRPr="00892F91">
        <w:t xml:space="preserve">— Что значит “Родина моя”? </w:t>
      </w:r>
      <w:r w:rsidRPr="00892F91">
        <w:br/>
        <w:t>— Ты спросишь, я отвечу:</w:t>
      </w:r>
      <w:r w:rsidRPr="00892F91">
        <w:br/>
        <w:t xml:space="preserve">— Сначала тропочкой земля </w:t>
      </w:r>
      <w:r w:rsidRPr="00892F91">
        <w:br/>
        <w:t>Бежит тебе навстречу.</w:t>
      </w:r>
      <w:r w:rsidRPr="00892F91">
        <w:br/>
        <w:t xml:space="preserve">Потом тебя поманит сад </w:t>
      </w:r>
      <w:r w:rsidRPr="00892F91">
        <w:br/>
        <w:t xml:space="preserve">Душистой веткой каждой. </w:t>
      </w:r>
      <w:r w:rsidRPr="00892F91">
        <w:br/>
        <w:t xml:space="preserve">Потом увидишь стройный ряд </w:t>
      </w:r>
      <w:r w:rsidRPr="00892F91">
        <w:br/>
        <w:t>Домов многоэтажных.</w:t>
      </w:r>
      <w:r w:rsidRPr="00892F91">
        <w:br/>
        <w:t xml:space="preserve">Потом пшеничные поля </w:t>
      </w:r>
      <w:r w:rsidRPr="00892F91">
        <w:br/>
        <w:t xml:space="preserve">От края и до края, </w:t>
      </w:r>
      <w:r w:rsidRPr="00892F91">
        <w:br/>
        <w:t xml:space="preserve">Все это — Родина твоя, </w:t>
      </w:r>
      <w:r w:rsidRPr="00892F91">
        <w:br/>
        <w:t>Земля твоя родная.</w:t>
      </w:r>
      <w:r w:rsidRPr="00892F91">
        <w:br/>
        <w:t>Чем старше станешь и сильней,</w:t>
      </w:r>
      <w:r w:rsidRPr="00892F91">
        <w:br/>
        <w:t>Тем больше пред тобою</w:t>
      </w:r>
      <w:r w:rsidRPr="00892F91">
        <w:br/>
        <w:t xml:space="preserve">Она заманчивых путей </w:t>
      </w:r>
      <w:r w:rsidRPr="00892F91">
        <w:br/>
        <w:t>Доверчиво раскроет.</w:t>
      </w:r>
    </w:p>
    <w:p w:rsidR="00E51EC5" w:rsidRPr="00892F91" w:rsidRDefault="00E51EC5" w:rsidP="00357900">
      <w:pPr>
        <w:pStyle w:val="NormalWeb"/>
        <w:rPr>
          <w:i/>
          <w:iCs/>
        </w:rPr>
      </w:pPr>
      <w:r w:rsidRPr="00892F91">
        <w:rPr>
          <w:i/>
          <w:iCs/>
        </w:rPr>
        <w:t>Н. Поляков. Родина моя.</w:t>
      </w:r>
    </w:p>
    <w:p w:rsidR="00E51EC5" w:rsidRPr="00892F91" w:rsidRDefault="00E51EC5" w:rsidP="00357900">
      <w:pPr>
        <w:pStyle w:val="NormalWeb"/>
      </w:pPr>
      <w:r w:rsidRPr="00892F91">
        <w:t>1 ученица</w:t>
      </w:r>
    </w:p>
    <w:p w:rsidR="00E51EC5" w:rsidRPr="00892F91" w:rsidRDefault="00E51EC5" w:rsidP="00357900">
      <w:pPr>
        <w:pStyle w:val="NormalWeb"/>
      </w:pPr>
      <w:r w:rsidRPr="00892F91">
        <w:t>Распростерлись в дымке синей</w:t>
      </w:r>
      <w:r w:rsidRPr="00892F91">
        <w:br/>
        <w:t xml:space="preserve">Величавые края, - </w:t>
      </w:r>
      <w:r w:rsidRPr="00892F91">
        <w:br/>
        <w:t>Это ты, моя Россия,</w:t>
      </w:r>
      <w:r w:rsidRPr="00892F91">
        <w:br/>
        <w:t>Свет мой, Родина моя!</w:t>
      </w:r>
      <w:r w:rsidRPr="00892F91">
        <w:br/>
        <w:t>Если ж вороги посмеют</w:t>
      </w:r>
      <w:r w:rsidRPr="00892F91">
        <w:br/>
        <w:t>К нам прийти из – за морей,</w:t>
      </w:r>
      <w:r w:rsidRPr="00892F91">
        <w:br/>
        <w:t>Только брови потемнеют</w:t>
      </w:r>
      <w:r w:rsidRPr="00892F91">
        <w:br/>
        <w:t>У твоих богатырей.</w:t>
      </w:r>
      <w:r w:rsidRPr="00892F91">
        <w:br/>
        <w:t>Равной нет тебе по силе,</w:t>
      </w:r>
      <w:r w:rsidRPr="00892F91">
        <w:br/>
        <w:t xml:space="preserve">У тебя везде друзья, - </w:t>
      </w:r>
      <w:r w:rsidRPr="00892F91">
        <w:br/>
        <w:t>Это ты, моя Россия,</w:t>
      </w:r>
      <w:r w:rsidRPr="00892F91">
        <w:br/>
        <w:t>Свет мой, Родина моя.</w:t>
      </w:r>
      <w:r w:rsidRPr="00892F91">
        <w:br/>
      </w:r>
      <w:r w:rsidRPr="00892F91">
        <w:rPr>
          <w:rStyle w:val="Emphasis"/>
        </w:rPr>
        <w:t>А. Прокофьев. Цвети, наша Родина.</w:t>
      </w:r>
    </w:p>
    <w:p w:rsidR="00E51EC5" w:rsidRPr="00892F91" w:rsidRDefault="00E51EC5" w:rsidP="00357900">
      <w:pPr>
        <w:pStyle w:val="NormalWeb"/>
      </w:pPr>
      <w:r w:rsidRPr="00892F91">
        <w:t>2 ученица</w:t>
      </w:r>
    </w:p>
    <w:p w:rsidR="00E51EC5" w:rsidRPr="00892F91" w:rsidRDefault="00E51EC5" w:rsidP="00357900">
      <w:pPr>
        <w:pStyle w:val="NormalWeb"/>
      </w:pPr>
      <w:r w:rsidRPr="00892F91">
        <w:t xml:space="preserve">Исторически сложилось так, что нашему народу веками приходилось вести борьбу с чужеземными захватчиками. Древняя легенда устами одного из завоевателей предупреждает: “И я детям и внукам наказываю – не ходите войной на Великую Русь, она век стоит не шатается и века простоит не шелохнется”. </w:t>
      </w:r>
    </w:p>
    <w:p w:rsidR="00E51EC5" w:rsidRPr="00892F91" w:rsidRDefault="00E51EC5" w:rsidP="00357900">
      <w:pPr>
        <w:pStyle w:val="NormalWeb"/>
      </w:pPr>
      <w:r w:rsidRPr="00892F91">
        <w:t xml:space="preserve">Грозно звучали для ворогов имена князей Святослава и Владимира, Александра Невского, Дмитрия Донского, Петра Великого, Александра Суворова, Георгия Жукова. Их имена не счесть. </w:t>
      </w:r>
    </w:p>
    <w:p w:rsidR="00E51EC5" w:rsidRPr="00892F91" w:rsidRDefault="00E51EC5" w:rsidP="00357900">
      <w:pPr>
        <w:pStyle w:val="NormalWeb"/>
      </w:pPr>
      <w:r w:rsidRPr="00892F91">
        <w:t xml:space="preserve">Мужество и отвага, стойкость и милосердие – вот качества истинных защитников Отчизны, и не случайно издавна храбрейшие из храбрых отмечались различными символами воинской доблести. </w:t>
      </w:r>
    </w:p>
    <w:p w:rsidR="00E51EC5" w:rsidRPr="00892F91" w:rsidRDefault="00E51EC5" w:rsidP="00357900">
      <w:pPr>
        <w:pStyle w:val="NormalWeb"/>
      </w:pPr>
      <w:r w:rsidRPr="00892F91">
        <w:t>Уже в Киевской Руси существовал обычай награждать за ратные подвиги специальным знаком отличия – шейной гривной. Наградой за воинскую службу были также доспехи, конь, оружие.</w:t>
      </w:r>
    </w:p>
    <w:p w:rsidR="00E51EC5" w:rsidRPr="00892F91" w:rsidRDefault="00E51EC5" w:rsidP="00357900">
      <w:pPr>
        <w:pStyle w:val="NormalWeb"/>
      </w:pPr>
      <w:r w:rsidRPr="00892F91">
        <w:t>3 ученица</w:t>
      </w:r>
    </w:p>
    <w:p w:rsidR="00E51EC5" w:rsidRPr="00892F91" w:rsidRDefault="00E51EC5" w:rsidP="00357900">
      <w:pPr>
        <w:pStyle w:val="NormalWeb"/>
      </w:pPr>
      <w:r w:rsidRPr="00892F91">
        <w:t xml:space="preserve">История создания российских наград неразрывно связана с историей Российского государства. Первый орден в России появился на рубеже XVII—XVIII вв. Хотя точной даты учреждения ордена не существует, историки ведут отсчет от 1698 г., когда Петр I ввел орден в честь покровителя земли Российской — святого апостола Андрея Первозванного. Апостол Андрей, проведший жизнь в странствиях, считался защитником мореплавателей. Андреевский крест, на котором был распят апостол, с 1699 г. но указу Петре I стал изображаться на русском военно-морском (Андреевском) флаге. Девиз ордена: “За веру и верность”. </w:t>
      </w:r>
    </w:p>
    <w:p w:rsidR="00E51EC5" w:rsidRPr="00892F91" w:rsidRDefault="00E51EC5" w:rsidP="00357900">
      <w:pPr>
        <w:pStyle w:val="NormalWeb"/>
      </w:pPr>
      <w:r w:rsidRPr="00892F91">
        <w:t>1 ученица</w:t>
      </w:r>
    </w:p>
    <w:p w:rsidR="00E51EC5" w:rsidRPr="00892F91" w:rsidRDefault="00E51EC5" w:rsidP="00357900">
      <w:pPr>
        <w:pStyle w:val="NormalWeb"/>
      </w:pPr>
      <w:r w:rsidRPr="00892F91">
        <w:t>Кроме ордена Святого апостола Андрея Первозванного, Петром I был утвержден орден Святого Александра Невского. Особым блеском засияло это имя в годы Великой Отечественной войны, когда великие подвиги русских полководцев вдохновляли советских солдат на защиту Отечества. С 1942 года этим орденом были награждены многие советские солдаты.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2 и 3 ученицы: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Сообщения о кавалерах орденов Александра Невского ( в годы Великой Отечественной войны)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Стихотворение «Мужчины», читает подготовленный мальчик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Пусть вороны гибель вещали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И кони топтали жнивьё,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Мужскими считались вещами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Кольчуга, седло и копьё.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Во время военной кручины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В полях, ковылях, на снегу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Мужчины,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 xml:space="preserve">Мужчины, 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Мужчины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Пути заступали врагу.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Пусть жёны в ночи голосили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И пролитой крови не счесть,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Мужской принадлежностью были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Мужская отвага и честь.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Таится лицо под личиной,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Но глаз пистолета свинцов.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Мужчины,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 xml:space="preserve">Мужчины, 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Мужчины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К барьеру вели подлецов.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А если звезда не светила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И решкой ложилась судьба,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Мужским достоянием было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Короткое слово – борьба.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Пусть небо черно, как овчина,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И проблеска нету вдали,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Мужчины,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 xml:space="preserve">Мужчины, 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Мужчины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В остроги сибирские шли.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Я слухам нелепым не верю-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Мужчины теперь говорят,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В присутствии сильных немеют,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В присутствии женщин сидят.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И сердце щемит без причины,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И сила ушла из плеча.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Мужчины,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 xml:space="preserve">Мужчины, 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Мужчины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Вы помните тяжесть меча?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Врага, показавшего спину,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Стрелы и копья остриё,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Мужчины,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 xml:space="preserve">мужчины, 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мужчины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Вы помните званье своё?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А женщина – женщиной будет.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И мать, и сестра, и жена,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Уложит она, и разбудит,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И даст на дорогу вина.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Проводит и мужа, и сына,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Обнимет на самом краю…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</w:rPr>
      </w:pPr>
      <w:r w:rsidRPr="00892F91">
        <w:rPr>
          <w:rFonts w:ascii="Times New Roman" w:hAnsi="Times New Roman" w:cs="Times New Roman"/>
        </w:rPr>
        <w:t>Мужчины,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</w:rPr>
      </w:pPr>
      <w:r w:rsidRPr="00892F91">
        <w:rPr>
          <w:rFonts w:ascii="Times New Roman" w:hAnsi="Times New Roman" w:cs="Times New Roman"/>
        </w:rPr>
        <w:t xml:space="preserve">Мужчины, 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</w:rPr>
      </w:pPr>
      <w:r w:rsidRPr="00892F91">
        <w:rPr>
          <w:rFonts w:ascii="Times New Roman" w:hAnsi="Times New Roman" w:cs="Times New Roman"/>
        </w:rPr>
        <w:t>Мужчины</w:t>
      </w:r>
    </w:p>
    <w:p w:rsidR="00E51EC5" w:rsidRPr="00892F91" w:rsidRDefault="00E51EC5" w:rsidP="007A53A8">
      <w:pPr>
        <w:pStyle w:val="NoSpacing"/>
        <w:rPr>
          <w:rFonts w:ascii="Times New Roman" w:hAnsi="Times New Roman" w:cs="Times New Roman"/>
        </w:rPr>
      </w:pPr>
      <w:r w:rsidRPr="00892F91">
        <w:rPr>
          <w:rFonts w:ascii="Times New Roman" w:hAnsi="Times New Roman" w:cs="Times New Roman"/>
        </w:rPr>
        <w:t>Вы слышите песню мою?</w:t>
      </w:r>
    </w:p>
    <w:p w:rsidR="00E51EC5" w:rsidRPr="00892F91" w:rsidRDefault="00E51EC5" w:rsidP="00357900">
      <w:pPr>
        <w:pStyle w:val="NormalWeb"/>
        <w:rPr>
          <w:i/>
          <w:iCs/>
          <w:color w:val="181818"/>
        </w:rPr>
      </w:pPr>
      <w:r w:rsidRPr="00892F91">
        <w:rPr>
          <w:i/>
          <w:iCs/>
          <w:color w:val="181818"/>
        </w:rPr>
        <w:t>В. Солоухин. Мужчины.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Учитель: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Слово  «армия» происходит от латинского слова «</w:t>
      </w:r>
      <w:r w:rsidRPr="00892F91">
        <w:rPr>
          <w:color w:val="181818"/>
          <w:lang w:val="en-US"/>
        </w:rPr>
        <w:t>armo</w:t>
      </w:r>
      <w:r w:rsidRPr="00892F91">
        <w:rPr>
          <w:color w:val="181818"/>
        </w:rPr>
        <w:t>» - вооружаю. Но не только оружием сильна наша армия, но и стойкостью, храбростью солдат. В годы войны наши солдаты ценой своих  жизней  разгромили врага и освободили Европу от фашистских захватчиков.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А сейчас мы предоставим возможность нашим мальчикам показать свою силу, ловкость и смекалку. Разделимся на две команды и будем состязаться в различных конкурсах.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1 ученица конкурс «Кто есть кто?»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Соотнесите:</w:t>
      </w:r>
    </w:p>
    <w:p w:rsidR="00E51EC5" w:rsidRPr="00892F91" w:rsidRDefault="00E51EC5" w:rsidP="00357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Медведев Д.А.   космонавт</w:t>
      </w:r>
    </w:p>
    <w:p w:rsidR="00E51EC5" w:rsidRPr="00892F91" w:rsidRDefault="00E51EC5" w:rsidP="00357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Жуков Г.К.         адмирал</w:t>
      </w:r>
    </w:p>
    <w:p w:rsidR="00E51EC5" w:rsidRPr="00892F91" w:rsidRDefault="00E51EC5" w:rsidP="00357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Суворов А. В.     царь</w:t>
      </w:r>
    </w:p>
    <w:p w:rsidR="00E51EC5" w:rsidRPr="00892F91" w:rsidRDefault="00E51EC5" w:rsidP="00357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Ушаков В. В.     полководец</w:t>
      </w:r>
    </w:p>
    <w:p w:rsidR="00E51EC5" w:rsidRPr="00892F91" w:rsidRDefault="00E51EC5" w:rsidP="00357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Гагарин Ю.А.   маршал</w:t>
      </w:r>
    </w:p>
    <w:p w:rsidR="00E51EC5" w:rsidRPr="00892F91" w:rsidRDefault="00E51EC5" w:rsidP="00357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Иван Грозный   президент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2 ученица конкурс «Один на один»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Покажите-ка вашу силушку в честном поединке. Объявляем соревнование по армрестлингу. Слово заграничное, а забава наша, богатырская.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3 ученица конкурс «Загадки»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Чудо- птица, алый хвост,</w:t>
      </w:r>
      <w:r w:rsidRPr="00892F91">
        <w:rPr>
          <w:color w:val="181818"/>
        </w:rPr>
        <w:br/>
        <w:t>Прилетела в стаю звёзд. (ракета)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Летит птица- небылица,</w:t>
      </w:r>
      <w:r w:rsidRPr="00892F91">
        <w:rPr>
          <w:color w:val="181818"/>
        </w:rPr>
        <w:br/>
        <w:t>А в нутрии народ сидит,</w:t>
      </w:r>
      <w:r w:rsidRPr="00892F91">
        <w:rPr>
          <w:color w:val="181818"/>
        </w:rPr>
        <w:br/>
        <w:t>Меж собою говорит. (самолёт)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На горе-горушке сидят</w:t>
      </w:r>
      <w:r w:rsidRPr="00892F91">
        <w:rPr>
          <w:color w:val="181818"/>
        </w:rPr>
        <w:br/>
        <w:t>Чёрны старушки.</w:t>
      </w:r>
      <w:r w:rsidRPr="00892F91">
        <w:rPr>
          <w:color w:val="181818"/>
        </w:rPr>
        <w:br/>
        <w:t>Если охнут-</w:t>
      </w:r>
      <w:r w:rsidRPr="00892F91">
        <w:rPr>
          <w:color w:val="181818"/>
        </w:rPr>
        <w:br/>
        <w:t>Люди глохнут. (пушки)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Без разгона ввысь взлетает,</w:t>
      </w:r>
      <w:r w:rsidRPr="00892F91">
        <w:rPr>
          <w:color w:val="181818"/>
        </w:rPr>
        <w:br/>
        <w:t>Стрекозу напоминает,</w:t>
      </w:r>
      <w:r w:rsidRPr="00892F91">
        <w:rPr>
          <w:color w:val="181818"/>
        </w:rPr>
        <w:br/>
        <w:t>Отправляется в полёт</w:t>
      </w:r>
      <w:r w:rsidRPr="00892F91">
        <w:rPr>
          <w:color w:val="181818"/>
        </w:rPr>
        <w:br/>
        <w:t>Наш российский…(вертолёт)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Морской дорогой взад-вперёд</w:t>
      </w:r>
      <w:r w:rsidRPr="00892F91">
        <w:rPr>
          <w:color w:val="181818"/>
        </w:rPr>
        <w:br/>
        <w:t>С дымкой над синей бездной</w:t>
      </w:r>
      <w:r w:rsidRPr="00892F91">
        <w:rPr>
          <w:color w:val="181818"/>
        </w:rPr>
        <w:br/>
        <w:t>Спешит внушительный народ</w:t>
      </w:r>
      <w:r w:rsidRPr="00892F91">
        <w:rPr>
          <w:color w:val="181818"/>
        </w:rPr>
        <w:br/>
        <w:t>Железной, но любезной…(корабли)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Ползёт черепаха, стальная рубаха.</w:t>
      </w:r>
      <w:r w:rsidRPr="00892F91">
        <w:rPr>
          <w:color w:val="181818"/>
        </w:rPr>
        <w:br/>
        <w:t>Враг в овраг</w:t>
      </w:r>
      <w:r w:rsidRPr="00892F91">
        <w:rPr>
          <w:color w:val="181818"/>
        </w:rPr>
        <w:br/>
        <w:t>И она там, где враг…(танк)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br/>
        <w:t>Под водой железный кит</w:t>
      </w:r>
      <w:r w:rsidRPr="00892F91">
        <w:rPr>
          <w:color w:val="181818"/>
        </w:rPr>
        <w:br/>
        <w:t>Днём и ночью кит не спит.</w:t>
      </w:r>
      <w:r w:rsidRPr="00892F91">
        <w:rPr>
          <w:color w:val="181818"/>
        </w:rPr>
        <w:br/>
        <w:t>Не до снов тому киту,</w:t>
      </w:r>
      <w:r w:rsidRPr="00892F91">
        <w:rPr>
          <w:color w:val="181818"/>
        </w:rPr>
        <w:br/>
        <w:t>Он днём и ночью на посту…(подводная лодка)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1 ученица конкурс «Морские узлы»</w:t>
      </w:r>
      <w:r w:rsidRPr="00892F91">
        <w:rPr>
          <w:b/>
          <w:bCs/>
          <w:color w:val="181818"/>
        </w:rPr>
        <w:br/>
      </w:r>
      <w:r w:rsidRPr="00892F91">
        <w:rPr>
          <w:color w:val="181818"/>
        </w:rPr>
        <w:br/>
        <w:t>У команд по 2 носовых платочка. Завязывают на них узел, затем обмениваются. Развязывают узлы.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2 ученица конкурс « Что необходимо взять с собой в армию»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Командам раздаются листы с написанными предметами.</w:t>
      </w:r>
    </w:p>
    <w:p w:rsidR="00E51EC5" w:rsidRPr="00892F91" w:rsidRDefault="00E51EC5" w:rsidP="00357900">
      <w:pPr>
        <w:pStyle w:val="NoSpacing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892F9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Рюкзак</w:t>
      </w:r>
    </w:p>
    <w:p w:rsidR="00E51EC5" w:rsidRPr="00892F91" w:rsidRDefault="00E51EC5" w:rsidP="00357900">
      <w:pPr>
        <w:pStyle w:val="NoSpacing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892F9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Школьный дневник</w:t>
      </w:r>
    </w:p>
    <w:p w:rsidR="00E51EC5" w:rsidRPr="00892F91" w:rsidRDefault="00E51EC5" w:rsidP="00357900">
      <w:pPr>
        <w:pStyle w:val="NoSpacing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892F9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Зубная паста, щётка</w:t>
      </w:r>
    </w:p>
    <w:p w:rsidR="00E51EC5" w:rsidRPr="00892F91" w:rsidRDefault="00E51EC5" w:rsidP="00357900">
      <w:pPr>
        <w:pStyle w:val="NoSpacing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892F9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Мыло</w:t>
      </w:r>
    </w:p>
    <w:p w:rsidR="00E51EC5" w:rsidRPr="00892F91" w:rsidRDefault="00E51EC5" w:rsidP="00357900">
      <w:pPr>
        <w:pStyle w:val="NoSpacing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892F9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Полотенце</w:t>
      </w:r>
    </w:p>
    <w:p w:rsidR="00E51EC5" w:rsidRPr="00892F91" w:rsidRDefault="00E51EC5" w:rsidP="00357900">
      <w:pPr>
        <w:pStyle w:val="NoSpacing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892F9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Жевательная резинка</w:t>
      </w:r>
    </w:p>
    <w:p w:rsidR="00E51EC5" w:rsidRPr="00892F91" w:rsidRDefault="00E51EC5" w:rsidP="00357900">
      <w:pPr>
        <w:pStyle w:val="NoSpacing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892F9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Плюшевый мишка</w:t>
      </w:r>
    </w:p>
    <w:p w:rsidR="00E51EC5" w:rsidRPr="00892F91" w:rsidRDefault="00E51EC5" w:rsidP="00357900">
      <w:pPr>
        <w:pStyle w:val="NoSpacing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892F9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Продукты</w:t>
      </w:r>
    </w:p>
    <w:p w:rsidR="00E51EC5" w:rsidRPr="00892F91" w:rsidRDefault="00E51EC5" w:rsidP="00357900">
      <w:pPr>
        <w:pStyle w:val="NoSpacing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892F9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Соль</w:t>
      </w:r>
    </w:p>
    <w:p w:rsidR="00E51EC5" w:rsidRPr="00892F91" w:rsidRDefault="00E51EC5" w:rsidP="00357900">
      <w:pPr>
        <w:pStyle w:val="NoSpacing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892F9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Спички</w:t>
      </w:r>
    </w:p>
    <w:p w:rsidR="00E51EC5" w:rsidRPr="00892F91" w:rsidRDefault="00E51EC5" w:rsidP="00357900">
      <w:pPr>
        <w:pStyle w:val="NoSpacing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892F9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Краски</w:t>
      </w:r>
    </w:p>
    <w:p w:rsidR="00E51EC5" w:rsidRPr="00892F91" w:rsidRDefault="00E51EC5" w:rsidP="00357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Нитки</w:t>
      </w:r>
    </w:p>
    <w:p w:rsidR="00E51EC5" w:rsidRPr="00892F91" w:rsidRDefault="00E51EC5" w:rsidP="00357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Иголка</w:t>
      </w:r>
    </w:p>
    <w:p w:rsidR="00E51EC5" w:rsidRPr="00892F91" w:rsidRDefault="00E51EC5" w:rsidP="00357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Ложка</w:t>
      </w:r>
    </w:p>
    <w:p w:rsidR="00E51EC5" w:rsidRPr="00892F91" w:rsidRDefault="00E51EC5" w:rsidP="00357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Нож</w:t>
      </w:r>
    </w:p>
    <w:p w:rsidR="00E51EC5" w:rsidRPr="00892F91" w:rsidRDefault="00E51EC5" w:rsidP="00357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Компьютерная игра</w:t>
      </w:r>
    </w:p>
    <w:p w:rsidR="00E51EC5" w:rsidRPr="00892F91" w:rsidRDefault="00E51EC5" w:rsidP="00357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Котёнок</w:t>
      </w:r>
    </w:p>
    <w:p w:rsidR="00E51EC5" w:rsidRPr="00892F91" w:rsidRDefault="00E51EC5" w:rsidP="00357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Спальный мешок</w:t>
      </w:r>
    </w:p>
    <w:p w:rsidR="00E51EC5" w:rsidRPr="00892F91" w:rsidRDefault="00E51EC5" w:rsidP="00357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Мама</w:t>
      </w:r>
    </w:p>
    <w:p w:rsidR="00E51EC5" w:rsidRPr="00892F91" w:rsidRDefault="00E51EC5" w:rsidP="00357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Тапочки</w:t>
      </w:r>
    </w:p>
    <w:p w:rsidR="00E51EC5" w:rsidRPr="00892F91" w:rsidRDefault="00E51EC5" w:rsidP="003579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92F91">
        <w:rPr>
          <w:rFonts w:ascii="Times New Roman" w:hAnsi="Times New Roman" w:cs="Times New Roman"/>
          <w:sz w:val="24"/>
          <w:szCs w:val="24"/>
        </w:rPr>
        <w:t>Пижама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 xml:space="preserve">Учитель: а знаете ли вы, ребята, что служивые люди всегда очень высоко ценили юмор. Хорошая шутка поднимала настроение. Вот девочки и решили поздравить своих одноклассников шутливыми четверостишиями. 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3 ученица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Пусть удача будет с вами,</w:t>
      </w:r>
      <w:r w:rsidRPr="00892F91">
        <w:rPr>
          <w:color w:val="181818"/>
        </w:rPr>
        <w:br/>
        <w:t>Только вы дружите с нами.</w:t>
      </w:r>
      <w:r w:rsidRPr="00892F91">
        <w:rPr>
          <w:color w:val="181818"/>
        </w:rPr>
        <w:br/>
        <w:t>Нам во всём вы помогайте,</w:t>
      </w:r>
      <w:r w:rsidRPr="00892F91">
        <w:rPr>
          <w:color w:val="181818"/>
        </w:rPr>
        <w:br/>
        <w:t>От других нас защищайте!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1 ученица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rStyle w:val="Strong"/>
          <w:color w:val="181818"/>
        </w:rPr>
        <w:t xml:space="preserve"> </w:t>
      </w:r>
      <w:r w:rsidRPr="00892F91">
        <w:rPr>
          <w:color w:val="181818"/>
        </w:rPr>
        <w:t>В общем, милые мальчишки,</w:t>
      </w:r>
      <w:r w:rsidRPr="00892F91">
        <w:rPr>
          <w:color w:val="181818"/>
        </w:rPr>
        <w:br/>
        <w:t>Мы откроем вам секрет:</w:t>
      </w:r>
      <w:r w:rsidRPr="00892F91">
        <w:rPr>
          <w:color w:val="181818"/>
        </w:rPr>
        <w:br/>
        <w:t>Лучше вас на белом свете</w:t>
      </w:r>
      <w:r w:rsidRPr="00892F91">
        <w:rPr>
          <w:color w:val="181818"/>
        </w:rPr>
        <w:br/>
        <w:t xml:space="preserve">Никого, конечно, нет! </w:t>
      </w:r>
    </w:p>
    <w:p w:rsidR="00E51EC5" w:rsidRPr="00892F91" w:rsidRDefault="00E51EC5" w:rsidP="00357900">
      <w:pPr>
        <w:pStyle w:val="NormalWeb"/>
        <w:rPr>
          <w:color w:val="181818"/>
        </w:rPr>
      </w:pPr>
      <w:r w:rsidRPr="00892F91">
        <w:rPr>
          <w:color w:val="181818"/>
        </w:rPr>
        <w:t>Учитель:  вот наш праздник и  подошёл к концу. Пройдет несколько лет и наши мальчишки вырастут. Военная служба – дело ответственное. Много знаний и умений надо приобрести, чтобы служить достойно. Поэтому не теряйте времени, хорошо учитесь и занимайтесь спортом!</w:t>
      </w:r>
    </w:p>
    <w:p w:rsidR="00E51EC5" w:rsidRPr="00892F91" w:rsidRDefault="00E51EC5" w:rsidP="00357900">
      <w:pPr>
        <w:pStyle w:val="NormalWeb"/>
        <w:rPr>
          <w:color w:val="181818"/>
        </w:rPr>
      </w:pPr>
    </w:p>
    <w:p w:rsidR="00E51EC5" w:rsidRPr="003A4AAC" w:rsidRDefault="00E51EC5" w:rsidP="00357900">
      <w:pPr>
        <w:pStyle w:val="NormalWeb"/>
        <w:rPr>
          <w:color w:val="181818"/>
        </w:rPr>
      </w:pPr>
    </w:p>
    <w:p w:rsidR="00E51EC5" w:rsidRPr="003A4AAC" w:rsidRDefault="00E51EC5" w:rsidP="00357900">
      <w:pPr>
        <w:rPr>
          <w:rFonts w:ascii="Times New Roman" w:hAnsi="Times New Roman" w:cs="Times New Roman"/>
          <w:sz w:val="24"/>
          <w:szCs w:val="24"/>
        </w:rPr>
      </w:pPr>
    </w:p>
    <w:sectPr w:rsidR="00E51EC5" w:rsidRPr="003A4AAC" w:rsidSect="00357900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35DB"/>
    <w:rsid w:val="00102A80"/>
    <w:rsid w:val="00357900"/>
    <w:rsid w:val="003A4AAC"/>
    <w:rsid w:val="003C55FF"/>
    <w:rsid w:val="00464BBD"/>
    <w:rsid w:val="007A53A8"/>
    <w:rsid w:val="00892F91"/>
    <w:rsid w:val="00921F2E"/>
    <w:rsid w:val="00950CBA"/>
    <w:rsid w:val="00A43A8C"/>
    <w:rsid w:val="00C335DB"/>
    <w:rsid w:val="00D7176F"/>
    <w:rsid w:val="00DC65E7"/>
    <w:rsid w:val="00E51EC5"/>
    <w:rsid w:val="00FD2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BB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D29ED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A43A8C"/>
    <w:rPr>
      <w:i/>
      <w:iCs/>
    </w:rPr>
  </w:style>
  <w:style w:type="character" w:styleId="Hyperlink">
    <w:name w:val="Hyperlink"/>
    <w:basedOn w:val="DefaultParagraphFont"/>
    <w:uiPriority w:val="99"/>
    <w:rsid w:val="00DC65E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DC65E7"/>
    <w:rPr>
      <w:b/>
      <w:bCs/>
    </w:rPr>
  </w:style>
  <w:style w:type="paragraph" w:styleId="NoSpacing">
    <w:name w:val="No Spacing"/>
    <w:uiPriority w:val="99"/>
    <w:qFormat/>
    <w:rsid w:val="003A4AAC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Pages>7</Pages>
  <Words>1169</Words>
  <Characters>6666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skd</dc:creator>
  <cp:keywords/>
  <dc:description/>
  <cp:lastModifiedBy>Учитель</cp:lastModifiedBy>
  <cp:revision>6</cp:revision>
  <dcterms:created xsi:type="dcterms:W3CDTF">2012-03-15T08:28:00Z</dcterms:created>
  <dcterms:modified xsi:type="dcterms:W3CDTF">2012-03-23T21:39:00Z</dcterms:modified>
</cp:coreProperties>
</file>